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EE190" w14:textId="77777777" w:rsidR="00393BE9" w:rsidRDefault="00393BE9" w:rsidP="00393BE9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u w:val="single"/>
        </w:rPr>
        <w:t>David MILYS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bookmarkEnd w:id="0"/>
    <w:p w14:paraId="3930387D" w14:textId="77777777" w:rsidR="00393BE9" w:rsidRDefault="00393BE9" w:rsidP="00393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Ludgersall</w:t>
      </w:r>
      <w:proofErr w:type="spellEnd"/>
      <w:r>
        <w:rPr>
          <w:rFonts w:ascii="Times New Roman" w:hAnsi="Times New Roman" w:cs="Times New Roman"/>
        </w:rPr>
        <w:t>, Wiltshire. Clerk.</w:t>
      </w:r>
    </w:p>
    <w:p w14:paraId="09F3F1D3" w14:textId="77777777" w:rsidR="00393BE9" w:rsidRDefault="00393BE9" w:rsidP="00393BE9">
      <w:pPr>
        <w:rPr>
          <w:rFonts w:ascii="Times New Roman" w:hAnsi="Times New Roman" w:cs="Times New Roman"/>
        </w:rPr>
      </w:pPr>
    </w:p>
    <w:p w14:paraId="6E90DA08" w14:textId="77777777" w:rsidR="00393BE9" w:rsidRDefault="00393BE9" w:rsidP="00393BE9">
      <w:pPr>
        <w:rPr>
          <w:rFonts w:ascii="Times New Roman" w:hAnsi="Times New Roman" w:cs="Times New Roman"/>
        </w:rPr>
      </w:pPr>
    </w:p>
    <w:p w14:paraId="46094F74" w14:textId="77777777" w:rsidR="00393BE9" w:rsidRDefault="00393BE9" w:rsidP="00393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Lysle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Musptrotte</w:t>
      </w:r>
      <w:proofErr w:type="spellEnd"/>
      <w:r>
        <w:rPr>
          <w:rFonts w:ascii="Times New Roman" w:hAnsi="Times New Roman" w:cs="Times New Roman"/>
        </w:rPr>
        <w:t xml:space="preserve">(q.v.) brought a plaint of </w:t>
      </w:r>
    </w:p>
    <w:p w14:paraId="6E39FA5E" w14:textId="77777777" w:rsidR="00393BE9" w:rsidRDefault="00393BE9" w:rsidP="00393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trespass and taking against him and Walter </w:t>
      </w:r>
      <w:proofErr w:type="spellStart"/>
      <w:r>
        <w:rPr>
          <w:rFonts w:ascii="Times New Roman" w:hAnsi="Times New Roman" w:cs="Times New Roman"/>
        </w:rPr>
        <w:t>Kymber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Ludgershall</w:t>
      </w:r>
      <w:proofErr w:type="spellEnd"/>
      <w:r>
        <w:rPr>
          <w:rFonts w:ascii="Times New Roman" w:hAnsi="Times New Roman" w:cs="Times New Roman"/>
        </w:rPr>
        <w:t>(q.v.).</w:t>
      </w:r>
    </w:p>
    <w:p w14:paraId="4146D133" w14:textId="77777777" w:rsidR="00393BE9" w:rsidRDefault="00393BE9" w:rsidP="00393BE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4D45E7A" w14:textId="77777777" w:rsidR="00393BE9" w:rsidRDefault="00393BE9" w:rsidP="00393BE9">
      <w:pPr>
        <w:rPr>
          <w:rFonts w:ascii="Times New Roman" w:hAnsi="Times New Roman" w:cs="Times New Roman"/>
        </w:rPr>
      </w:pPr>
    </w:p>
    <w:p w14:paraId="72395D10" w14:textId="77777777" w:rsidR="00393BE9" w:rsidRDefault="00393BE9" w:rsidP="00393BE9">
      <w:pPr>
        <w:rPr>
          <w:rFonts w:ascii="Times New Roman" w:hAnsi="Times New Roman" w:cs="Times New Roman"/>
        </w:rPr>
      </w:pPr>
    </w:p>
    <w:p w14:paraId="1DB41A7D" w14:textId="77777777" w:rsidR="00393BE9" w:rsidRDefault="00393BE9" w:rsidP="00393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March 2018</w:t>
      </w:r>
    </w:p>
    <w:p w14:paraId="08D0F59D" w14:textId="77777777" w:rsidR="006B2F86" w:rsidRPr="00E71FC3" w:rsidRDefault="00393BE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5E271" w14:textId="77777777" w:rsidR="00393BE9" w:rsidRDefault="00393BE9" w:rsidP="00E71FC3">
      <w:r>
        <w:separator/>
      </w:r>
    </w:p>
  </w:endnote>
  <w:endnote w:type="continuationSeparator" w:id="0">
    <w:p w14:paraId="7B69BA22" w14:textId="77777777" w:rsidR="00393BE9" w:rsidRDefault="00393BE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3F0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B34C4" w14:textId="77777777" w:rsidR="00393BE9" w:rsidRDefault="00393BE9" w:rsidP="00E71FC3">
      <w:r>
        <w:separator/>
      </w:r>
    </w:p>
  </w:footnote>
  <w:footnote w:type="continuationSeparator" w:id="0">
    <w:p w14:paraId="30F1C392" w14:textId="77777777" w:rsidR="00393BE9" w:rsidRDefault="00393BE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BE9"/>
    <w:rsid w:val="001A7C09"/>
    <w:rsid w:val="00393BE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E8E11"/>
  <w15:chartTrackingRefBased/>
  <w15:docId w15:val="{3E0C4138-5BF1-4ABA-BFF4-D1D286765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3BE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93B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2018-03-31T18:46:00Z</dcterms:created>
  <dcterms:modified xsi:type="dcterms:W3CDTF">2018-03-31T18:46:00Z</dcterms:modified>
</cp:coreProperties>
</file>